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DB" w:rsidRDefault="00363697" w:rsidP="001C3B27">
      <w:pPr>
        <w:pStyle w:val="2"/>
        <w:rPr>
          <w:rFonts w:eastAsia="Calibri"/>
        </w:rPr>
      </w:pPr>
      <w:bookmarkStart w:id="0" w:name="_Toc304363676"/>
      <w:bookmarkStart w:id="1" w:name="_Toc482792130"/>
      <w:r w:rsidRPr="00F7558B">
        <w:rPr>
          <w:rFonts w:eastAsia="Calibri"/>
        </w:rPr>
        <w:t xml:space="preserve">ПРИЛОЖЕНИЕ № </w:t>
      </w:r>
      <w:bookmarkEnd w:id="0"/>
      <w:r w:rsidRPr="00F7558B">
        <w:rPr>
          <w:rFonts w:eastAsia="Calibri"/>
        </w:rPr>
        <w:t>2</w:t>
      </w:r>
      <w:r w:rsidRPr="000D76FE">
        <w:rPr>
          <w:rFonts w:eastAsia="Calibri"/>
        </w:rPr>
        <w:t xml:space="preserve"> </w:t>
      </w:r>
    </w:p>
    <w:p w:rsidR="00742732" w:rsidRPr="001C3B27" w:rsidRDefault="00363697" w:rsidP="00525EB5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br/>
      </w:r>
      <w:bookmarkEnd w:id="1"/>
      <w:r w:rsidR="001C3B27" w:rsidRPr="001C3B27">
        <w:rPr>
          <w:rFonts w:ascii="Times New Roman" w:eastAsia="Calibri" w:hAnsi="Times New Roman"/>
          <w:b/>
          <w:sz w:val="24"/>
          <w:szCs w:val="24"/>
        </w:rPr>
        <w:t>«</w:t>
      </w:r>
      <w:r w:rsidR="001C3B27" w:rsidRPr="001C3B27">
        <w:rPr>
          <w:rFonts w:ascii="Times New Roman" w:eastAsiaTheme="minorEastAsia" w:hAnsi="Times New Roman"/>
          <w:b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="001C3B27" w:rsidRPr="001C3B27">
        <w:rPr>
          <w:rFonts w:ascii="Times New Roman" w:eastAsiaTheme="minorEastAsia" w:hAnsi="Times New Roman"/>
          <w:b/>
          <w:sz w:val="24"/>
          <w:szCs w:val="24"/>
        </w:rPr>
        <w:t>км</w:t>
      </w:r>
      <w:proofErr w:type="gramEnd"/>
      <w:r w:rsidR="001C3B27" w:rsidRPr="001C3B27">
        <w:rPr>
          <w:rFonts w:ascii="Times New Roman" w:eastAsiaTheme="minorEastAsia" w:hAnsi="Times New Roman"/>
          <w:b/>
          <w:sz w:val="24"/>
          <w:szCs w:val="24"/>
        </w:rPr>
        <w:t xml:space="preserve"> 160+472 - км 304+300, Тульская область</w:t>
      </w:r>
      <w:r w:rsidR="001C3B27" w:rsidRPr="001C3B27">
        <w:rPr>
          <w:rFonts w:ascii="Times New Roman" w:eastAsia="Calibri" w:hAnsi="Times New Roman"/>
          <w:b/>
          <w:sz w:val="24"/>
          <w:szCs w:val="24"/>
        </w:rPr>
        <w:t>»</w:t>
      </w:r>
    </w:p>
    <w:p w:rsidR="00525EB5" w:rsidRDefault="00525EB5" w:rsidP="00525EB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Акт передачи Объекта на содержание</w:t>
      </w:r>
    </w:p>
    <w:p w:rsidR="00DF03FA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________________________________________________________</w:t>
      </w:r>
      <w:r w:rsidR="00B153F5"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</w:p>
    <w:p w:rsidR="00363697" w:rsidRPr="000D76FE" w:rsidRDefault="00363697" w:rsidP="006C453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 основании государственного контракта № ________ от </w:t>
      </w:r>
      <w:r w:rsidR="00C52FE8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«___» _______20__г. на </w:t>
      </w:r>
      <w:r w:rsidR="00E12A8B">
        <w:rPr>
          <w:rFonts w:ascii="Times New Roman" w:eastAsia="Calibri" w:hAnsi="Times New Roman"/>
          <w:sz w:val="28"/>
          <w:szCs w:val="28"/>
        </w:rPr>
        <w:t>оказание услуг</w:t>
      </w:r>
      <w:r w:rsidR="00D764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</w:t>
      </w:r>
      <w:r w:rsidR="001C3B27" w:rsidRPr="001C3B27">
        <w:rPr>
          <w:rFonts w:ascii="Times New Roman" w:eastAsia="Calibri" w:hAnsi="Times New Roman"/>
          <w:sz w:val="28"/>
          <w:szCs w:val="28"/>
        </w:rPr>
        <w:t>«</w:t>
      </w:r>
      <w:r w:rsidR="001C3B27" w:rsidRPr="001C3B27">
        <w:rPr>
          <w:rFonts w:ascii="Times New Roman" w:eastAsiaTheme="minorEastAsia" w:hAnsi="Times New Roman"/>
          <w:sz w:val="28"/>
          <w:szCs w:val="28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="001C3B27" w:rsidRPr="001C3B27">
        <w:rPr>
          <w:rFonts w:ascii="Times New Roman" w:eastAsiaTheme="minorEastAsia" w:hAnsi="Times New Roman"/>
          <w:sz w:val="28"/>
          <w:szCs w:val="28"/>
        </w:rPr>
        <w:t>км</w:t>
      </w:r>
      <w:proofErr w:type="gramEnd"/>
      <w:r w:rsidR="001C3B27" w:rsidRPr="001C3B27">
        <w:rPr>
          <w:rFonts w:ascii="Times New Roman" w:eastAsiaTheme="minorEastAsia" w:hAnsi="Times New Roman"/>
          <w:sz w:val="28"/>
          <w:szCs w:val="28"/>
        </w:rPr>
        <w:t xml:space="preserve"> 160+472 - км 304+300, Тульская область</w:t>
      </w:r>
      <w:r w:rsidR="001C3B27" w:rsidRPr="001C3B27">
        <w:rPr>
          <w:rFonts w:ascii="Times New Roman" w:eastAsia="Calibri" w:hAnsi="Times New Roman"/>
          <w:sz w:val="28"/>
          <w:szCs w:val="28"/>
        </w:rPr>
        <w:t>»</w:t>
      </w:r>
      <w:r w:rsidRPr="001C3B27">
        <w:rPr>
          <w:rFonts w:ascii="Times New Roman" w:eastAsia="Calibri" w:hAnsi="Times New Roman"/>
          <w:sz w:val="28"/>
          <w:szCs w:val="28"/>
        </w:rPr>
        <w:t>,</w:t>
      </w:r>
      <w:r w:rsidRPr="000D76FE">
        <w:rPr>
          <w:rFonts w:ascii="Times New Roman" w:eastAsia="Calibri" w:hAnsi="Times New Roman"/>
          <w:sz w:val="28"/>
          <w:szCs w:val="28"/>
        </w:rPr>
        <w:t xml:space="preserve"> заключенного</w:t>
      </w:r>
      <w:r w:rsidR="001C3B27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между 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</w:t>
      </w:r>
      <w:r w:rsidR="00931E96">
        <w:rPr>
          <w:rFonts w:ascii="Times New Roman" w:eastAsia="Calibri" w:hAnsi="Times New Roman"/>
          <w:sz w:val="28"/>
          <w:szCs w:val="28"/>
        </w:rPr>
        <w:t>_____________</w:t>
      </w:r>
      <w:r w:rsidR="001C3B27">
        <w:rPr>
          <w:rFonts w:ascii="Times New Roman" w:eastAsia="Calibri" w:hAnsi="Times New Roman"/>
          <w:sz w:val="28"/>
          <w:szCs w:val="28"/>
        </w:rPr>
        <w:t>_____</w:t>
      </w:r>
      <w:bookmarkStart w:id="2" w:name="_GoBack"/>
      <w:bookmarkEnd w:id="2"/>
      <w:r w:rsidRPr="000D76FE">
        <w:rPr>
          <w:rFonts w:ascii="Times New Roman" w:eastAsia="Calibri" w:hAnsi="Times New Roman"/>
          <w:sz w:val="28"/>
          <w:szCs w:val="28"/>
        </w:rPr>
        <w:t>,</w:t>
      </w:r>
      <w:r w:rsidR="00931E96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как Заказчиком, и ________________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___________________________</w:t>
      </w:r>
      <w:r w:rsidR="00931E96">
        <w:rPr>
          <w:rFonts w:ascii="Times New Roman" w:eastAsia="Calibri" w:hAnsi="Times New Roman"/>
          <w:sz w:val="28"/>
          <w:szCs w:val="28"/>
        </w:rPr>
        <w:t>_____</w:t>
      </w:r>
      <w:r w:rsidR="00B153F5">
        <w:rPr>
          <w:rFonts w:ascii="Times New Roman" w:eastAsia="Calibri" w:hAnsi="Times New Roman"/>
          <w:sz w:val="28"/>
          <w:szCs w:val="28"/>
        </w:rPr>
        <w:t>_</w:t>
      </w:r>
      <w:r w:rsidRPr="000D76FE">
        <w:rPr>
          <w:rFonts w:ascii="Times New Roman" w:eastAsia="Calibri" w:hAnsi="Times New Roman"/>
          <w:sz w:val="28"/>
          <w:szCs w:val="28"/>
        </w:rPr>
        <w:t xml:space="preserve"> как </w:t>
      </w:r>
      <w:r w:rsidR="00CA6FC9">
        <w:rPr>
          <w:rFonts w:ascii="Times New Roman" w:eastAsia="Calibri" w:hAnsi="Times New Roman"/>
          <w:sz w:val="28"/>
          <w:szCs w:val="28"/>
        </w:rPr>
        <w:t xml:space="preserve"> 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Представителя Заказчика ____</w:t>
      </w:r>
      <w:r w:rsidR="00BC4013">
        <w:rPr>
          <w:rFonts w:ascii="Times New Roman" w:eastAsia="Calibri" w:hAnsi="Times New Roman"/>
          <w:sz w:val="28"/>
          <w:szCs w:val="28"/>
        </w:rPr>
        <w:t>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Представителя </w:t>
      </w:r>
      <w:r w:rsidR="00CA6FC9">
        <w:rPr>
          <w:rFonts w:ascii="Times New Roman" w:eastAsia="Calibri" w:hAnsi="Times New Roman"/>
          <w:sz w:val="28"/>
          <w:szCs w:val="28"/>
        </w:rPr>
        <w:t>Исполнителя</w:t>
      </w:r>
      <w:r w:rsidR="00B153F5">
        <w:rPr>
          <w:rFonts w:ascii="Times New Roman" w:eastAsia="Calibri" w:hAnsi="Times New Roman"/>
          <w:sz w:val="28"/>
          <w:szCs w:val="28"/>
        </w:rPr>
        <w:t xml:space="preserve">_______________________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произвели в натуре осмотр передаваемых на содержание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 w:rsidR="00BC4013">
        <w:rPr>
          <w:rFonts w:ascii="Times New Roman" w:eastAsia="Calibri" w:hAnsi="Times New Roman"/>
          <w:sz w:val="28"/>
          <w:szCs w:val="28"/>
        </w:rPr>
        <w:t>е</w:t>
      </w:r>
      <w:r w:rsidR="00E12A8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автомобильной дороги общего пользования федерального значения: ____________________ (наименование участков автодорог</w:t>
      </w:r>
      <w:r w:rsidR="00022002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  <w:r w:rsidR="00E12A8B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состав, описание, основные технические и эксплуатационные характеристики и параметры которых приведены в Приложении №1 к государственному контракту № _____ от «___» _______20__г.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Комиссией установлены следующие дефекты, не отраженные в данных диагностики: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Искусственные сооружения</w:t>
      </w:r>
    </w:p>
    <w:p w:rsidR="00363697" w:rsidRPr="000D76FE" w:rsidRDefault="00363697" w:rsidP="00363697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Другие элементы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 передаваемых участках в ______ годах планируется проведение работ: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капитальному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реконструкции (указать адрес и год выполнения работ).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Сдал: </w:t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0D76FE">
        <w:rPr>
          <w:rFonts w:ascii="Times New Roman" w:eastAsia="Calibri" w:hAnsi="Times New Roman"/>
          <w:b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363697" w:rsidRPr="000D76FE" w:rsidRDefault="00CA6FC9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</w:t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</w:p>
    <w:p w:rsidR="00363697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B0DB7" w:rsidRDefault="008B0DB7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4E5457" w:rsidRDefault="004E5457"/>
    <w:p w:rsidR="004E5457" w:rsidRDefault="004E5457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4E5457" w:rsidRDefault="004E5457"/>
    <w:p w:rsidR="001E05A0" w:rsidRDefault="001E05A0"/>
    <w:p w:rsidR="001E05A0" w:rsidRDefault="001E05A0"/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Приложения 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к Акту передачи Объекта на содержание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Акт передачи документации по Объекту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</w:t>
      </w:r>
      <w:r w:rsidR="00B153F5" w:rsidRPr="001E05A0">
        <w:rPr>
          <w:rFonts w:ascii="Times New Roman" w:eastAsia="Calibri" w:hAnsi="Times New Roman"/>
          <w:sz w:val="28"/>
          <w:szCs w:val="28"/>
        </w:rPr>
        <w:t xml:space="preserve"> </w:t>
      </w:r>
      <w:r w:rsidRPr="001E05A0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1E05A0">
        <w:rPr>
          <w:rFonts w:ascii="Times New Roman" w:eastAsia="Calibri" w:hAnsi="Times New Roman"/>
          <w:sz w:val="28"/>
          <w:szCs w:val="28"/>
        </w:rPr>
        <w:t>)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9F7D3D" w:rsidRPr="00CC04E2" w:rsidRDefault="009F7D3D" w:rsidP="009F7D3D">
      <w:pPr>
        <w:tabs>
          <w:tab w:val="left" w:pos="284"/>
        </w:tabs>
        <w:spacing w:after="0"/>
        <w:ind w:left="353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A207D3" w:rsidRPr="00A207D3">
        <w:t xml:space="preserve"> </w:t>
      </w:r>
      <w:r w:rsidR="00A207D3" w:rsidRPr="00A207D3">
        <w:rPr>
          <w:rFonts w:ascii="Times New Roman" w:eastAsia="Calibri" w:hAnsi="Times New Roman"/>
          <w:sz w:val="28"/>
          <w:szCs w:val="28"/>
        </w:rPr>
        <w:t xml:space="preserve">Книги мостов (путепроводов) 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9F7D3D" w:rsidRPr="00CC04E2" w:rsidRDefault="009F7D3D" w:rsidP="009F7D3D">
      <w:pPr>
        <w:tabs>
          <w:tab w:val="left" w:pos="284"/>
        </w:tabs>
        <w:spacing w:after="0"/>
        <w:ind w:left="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2. </w:t>
      </w:r>
      <w:r w:rsidRPr="00CC04E2">
        <w:rPr>
          <w:rFonts w:ascii="Times New Roman" w:eastAsia="Calibri" w:hAnsi="Times New Roman"/>
          <w:sz w:val="28"/>
          <w:szCs w:val="28"/>
        </w:rPr>
        <w:t xml:space="preserve">Паспорта подъемных платформ для инвалидов </w:t>
      </w:r>
      <w:r w:rsidRPr="00CC04E2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Pr="00EF69BB">
        <w:t xml:space="preserve">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9F7D3D" w:rsidRPr="001E05A0" w:rsidRDefault="009F7D3D" w:rsidP="009F7D3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3</w:t>
      </w:r>
      <w:r w:rsidRPr="001E05A0">
        <w:rPr>
          <w:rFonts w:ascii="Times New Roman" w:eastAsia="Calibri" w:hAnsi="Times New Roman"/>
          <w:sz w:val="28"/>
          <w:szCs w:val="28"/>
        </w:rPr>
        <w:t>.Адресная программа с указанием планируемых работ по капитальному ремонту,</w:t>
      </w:r>
      <w:r w:rsidRPr="001E05A0">
        <w:rPr>
          <w:rFonts w:ascii="Times New Roman" w:eastAsia="Calibri" w:hAnsi="Times New Roman"/>
          <w:sz w:val="28"/>
          <w:szCs w:val="28"/>
        </w:rPr>
        <w:br/>
        <w:t xml:space="preserve"> ремонту и реконструкции </w:t>
      </w:r>
      <w:r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1E05A0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1E05A0">
        <w:rPr>
          <w:rFonts w:ascii="Times New Roman" w:eastAsia="Calibri" w:hAnsi="Times New Roman"/>
          <w:sz w:val="28"/>
          <w:szCs w:val="28"/>
        </w:rPr>
        <w:t xml:space="preserve">автомобильных дорог _________________________ на _________листах;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применимо).</w:t>
      </w:r>
    </w:p>
    <w:p w:rsidR="009F7D3D" w:rsidRPr="001E05A0" w:rsidRDefault="009F7D3D" w:rsidP="009F7D3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1E05A0">
        <w:rPr>
          <w:rFonts w:ascii="Times New Roman" w:eastAsia="Calibri" w:hAnsi="Times New Roman"/>
          <w:i/>
          <w:sz w:val="28"/>
          <w:szCs w:val="28"/>
        </w:rPr>
        <w:t>.</w:t>
      </w:r>
      <w:r w:rsidRPr="001E05A0">
        <w:rPr>
          <w:rFonts w:ascii="Times New Roman" w:eastAsia="Calibri" w:hAnsi="Times New Roman"/>
          <w:sz w:val="28"/>
          <w:szCs w:val="28"/>
        </w:rPr>
        <w:t xml:space="preserve"> Иные документы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>
        <w:rPr>
          <w:rFonts w:ascii="Times New Roman" w:eastAsia="Calibri" w:hAnsi="Times New Roman"/>
          <w:i/>
          <w:sz w:val="28"/>
          <w:szCs w:val="28"/>
        </w:rPr>
        <w:t>.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sz w:val="28"/>
          <w:szCs w:val="28"/>
        </w:rPr>
        <w:t xml:space="preserve">Сдал: </w:t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1E05A0">
        <w:rPr>
          <w:rFonts w:ascii="Times New Roman" w:eastAsia="Calibri" w:hAnsi="Times New Roman"/>
          <w:b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 xml:space="preserve">                             П</w:t>
      </w:r>
      <w:r w:rsidRPr="001E05A0">
        <w:rPr>
          <w:rFonts w:ascii="Times New Roman" w:eastAsia="Calibri" w:hAnsi="Times New Roman"/>
          <w:b/>
          <w:sz w:val="28"/>
          <w:szCs w:val="28"/>
        </w:rPr>
        <w:t xml:space="preserve">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1E05A0" w:rsidRPr="001E05A0" w:rsidRDefault="00CA6FC9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1E05A0" w:rsidRPr="001E05A0">
        <w:rPr>
          <w:rFonts w:ascii="Times New Roman" w:eastAsia="Calibri" w:hAnsi="Times New Roman"/>
          <w:sz w:val="28"/>
          <w:szCs w:val="28"/>
        </w:rPr>
        <w:t>______________________</w:t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  <w:t>________________________</w:t>
      </w:r>
    </w:p>
    <w:p w:rsidR="001E05A0" w:rsidRDefault="001E05A0"/>
    <w:sectPr w:rsidR="001E05A0" w:rsidSect="003636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4B8"/>
    <w:multiLevelType w:val="hybridMultilevel"/>
    <w:tmpl w:val="838626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4366E"/>
    <w:multiLevelType w:val="hybridMultilevel"/>
    <w:tmpl w:val="65DC2A7A"/>
    <w:lvl w:ilvl="0" w:tplc="FFFFFFFF">
      <w:start w:val="1"/>
      <w:numFmt w:val="decimal"/>
      <w:lvlText w:val="%1."/>
      <w:lvlJc w:val="left"/>
      <w:pPr>
        <w:tabs>
          <w:tab w:val="num" w:pos="3959"/>
        </w:tabs>
        <w:ind w:left="3959" w:hanging="36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97"/>
    <w:rsid w:val="00022002"/>
    <w:rsid w:val="000A48A3"/>
    <w:rsid w:val="000A658C"/>
    <w:rsid w:val="000C1AD5"/>
    <w:rsid w:val="000C34B0"/>
    <w:rsid w:val="001565A6"/>
    <w:rsid w:val="001B03A5"/>
    <w:rsid w:val="001C3B27"/>
    <w:rsid w:val="001D6FD9"/>
    <w:rsid w:val="001E05A0"/>
    <w:rsid w:val="001E66B5"/>
    <w:rsid w:val="001F4949"/>
    <w:rsid w:val="002401DD"/>
    <w:rsid w:val="002B47C6"/>
    <w:rsid w:val="002D1016"/>
    <w:rsid w:val="002D7F23"/>
    <w:rsid w:val="00301438"/>
    <w:rsid w:val="00363697"/>
    <w:rsid w:val="0036732F"/>
    <w:rsid w:val="00392E2A"/>
    <w:rsid w:val="00414C06"/>
    <w:rsid w:val="00422D0D"/>
    <w:rsid w:val="004235DF"/>
    <w:rsid w:val="00451006"/>
    <w:rsid w:val="00463B8C"/>
    <w:rsid w:val="004759C1"/>
    <w:rsid w:val="004E5457"/>
    <w:rsid w:val="00525EB5"/>
    <w:rsid w:val="00573E03"/>
    <w:rsid w:val="0059314A"/>
    <w:rsid w:val="005C44B2"/>
    <w:rsid w:val="005E2E5E"/>
    <w:rsid w:val="0064637D"/>
    <w:rsid w:val="006674D2"/>
    <w:rsid w:val="006A16F2"/>
    <w:rsid w:val="006C4537"/>
    <w:rsid w:val="006F73F3"/>
    <w:rsid w:val="00720142"/>
    <w:rsid w:val="00722016"/>
    <w:rsid w:val="00742732"/>
    <w:rsid w:val="007B01BD"/>
    <w:rsid w:val="007C13DB"/>
    <w:rsid w:val="008B0DB7"/>
    <w:rsid w:val="008E0F55"/>
    <w:rsid w:val="00924358"/>
    <w:rsid w:val="00931E96"/>
    <w:rsid w:val="00980CBA"/>
    <w:rsid w:val="009B2927"/>
    <w:rsid w:val="009C5B82"/>
    <w:rsid w:val="009F7D3D"/>
    <w:rsid w:val="00A207D3"/>
    <w:rsid w:val="00A33202"/>
    <w:rsid w:val="00A6125B"/>
    <w:rsid w:val="00A62B34"/>
    <w:rsid w:val="00AA5822"/>
    <w:rsid w:val="00AB655B"/>
    <w:rsid w:val="00AE1316"/>
    <w:rsid w:val="00AE5D3F"/>
    <w:rsid w:val="00B059C4"/>
    <w:rsid w:val="00B153F5"/>
    <w:rsid w:val="00BC4013"/>
    <w:rsid w:val="00C52FE8"/>
    <w:rsid w:val="00CA6FC9"/>
    <w:rsid w:val="00CC5A0E"/>
    <w:rsid w:val="00D05219"/>
    <w:rsid w:val="00D376CD"/>
    <w:rsid w:val="00D76470"/>
    <w:rsid w:val="00D90F09"/>
    <w:rsid w:val="00DB4D56"/>
    <w:rsid w:val="00DC0593"/>
    <w:rsid w:val="00DF03FA"/>
    <w:rsid w:val="00E12A8B"/>
    <w:rsid w:val="00E15642"/>
    <w:rsid w:val="00EE3922"/>
    <w:rsid w:val="00F44C31"/>
    <w:rsid w:val="00F55CAA"/>
    <w:rsid w:val="00F7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3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3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3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3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55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45</cp:revision>
  <dcterms:created xsi:type="dcterms:W3CDTF">2017-12-06T13:42:00Z</dcterms:created>
  <dcterms:modified xsi:type="dcterms:W3CDTF">2026-07-22T08:12:00Z</dcterms:modified>
</cp:coreProperties>
</file>